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BD516C" w:rsidP="00790C53">
      <w:pPr>
        <w:pStyle w:val="Heading1"/>
      </w:pPr>
      <w:bookmarkStart w:id="0" w:name="_GoBack"/>
      <w:bookmarkEnd w:id="0"/>
      <w:r>
        <w:t>Top 5 Productivity Hacks for Procrastinators</w:t>
      </w:r>
    </w:p>
    <w:p w:rsidR="00790C53" w:rsidRDefault="00790C53" w:rsidP="00790C53"/>
    <w:p w:rsidR="00790C53" w:rsidRDefault="00BD516C" w:rsidP="00790C53">
      <w:r>
        <w:t xml:space="preserve">No one is immune to falling victim to procrastination. Everyone puts things off from time to time, so there is always room to increase our productivity once we know how to deal with our tendencies to </w:t>
      </w:r>
      <w:r>
        <w:t>procrastinate properly. To help you combat procrastination and become more productive, here are the top five productivity hacks for procrastinators.</w:t>
      </w:r>
    </w:p>
    <w:p w:rsidR="00790C53" w:rsidRDefault="00790C53" w:rsidP="00790C53"/>
    <w:p w:rsidR="00790C53" w:rsidRDefault="00BD516C" w:rsidP="00790C53">
      <w:pPr>
        <w:rPr>
          <w:b/>
        </w:rPr>
      </w:pPr>
      <w:r>
        <w:rPr>
          <w:b/>
        </w:rPr>
        <w:t>Name It</w:t>
      </w:r>
    </w:p>
    <w:p w:rsidR="005B5E13" w:rsidRDefault="00BD516C" w:rsidP="00790C53">
      <w:r>
        <w:t xml:space="preserve">The first thing that you need to do is notice that you are procrastinating and acknowledge it. It </w:t>
      </w:r>
      <w:r>
        <w:t xml:space="preserve">is essential that you do this without judging yourself and without getting overly stressed that you don't have enough time. </w:t>
      </w:r>
      <w:r w:rsidR="00C52300">
        <w:t>The next time you notice you're procrastinating, just say to yourself "procrastinating," or "moving on." This allows you to acknowledge your procrastination so you can move on.</w:t>
      </w:r>
    </w:p>
    <w:p w:rsidR="00C52300" w:rsidRDefault="00C52300" w:rsidP="00790C53"/>
    <w:p w:rsidR="00C52300" w:rsidRDefault="00BD516C" w:rsidP="00790C53">
      <w:pPr>
        <w:rPr>
          <w:b/>
        </w:rPr>
      </w:pPr>
      <w:r>
        <w:rPr>
          <w:b/>
        </w:rPr>
        <w:t>Figure Out Where Your Time Goes</w:t>
      </w:r>
    </w:p>
    <w:p w:rsidR="00EA33BC" w:rsidRDefault="00BD516C" w:rsidP="00790C53">
      <w:r>
        <w:t>When we're procrastinating, we all use different props to fill our time. To improve your productivity, you'll need to identify what these are for you. Digital distractions are ex</w:t>
      </w:r>
      <w:r>
        <w:t>tremely powerful procrastination temptations that we need to try to resist consciously. To figure out where your time goes, start to write down exactly where your time goes.</w:t>
      </w:r>
    </w:p>
    <w:p w:rsidR="00152D2C" w:rsidRDefault="00152D2C" w:rsidP="00790C53"/>
    <w:p w:rsidR="00152D2C" w:rsidRDefault="00BD516C" w:rsidP="00790C53">
      <w:pPr>
        <w:rPr>
          <w:b/>
        </w:rPr>
      </w:pPr>
      <w:r>
        <w:rPr>
          <w:b/>
        </w:rPr>
        <w:t>Make Time Your Best Friend</w:t>
      </w:r>
    </w:p>
    <w:p w:rsidR="004E292D" w:rsidRDefault="00BD516C" w:rsidP="00790C53">
      <w:r>
        <w:t xml:space="preserve">Most procrastinators frequently </w:t>
      </w:r>
      <w:r w:rsidRPr="00EF3118">
        <w:t>fool</w:t>
      </w:r>
      <w:r>
        <w:t xml:space="preserve"> themselves when i</w:t>
      </w:r>
      <w:r>
        <w:t>t comes to the passage of time. You might often get to the end of the day and not understand where the day went. If this is something that happens to you, then you need to shift your relationship with time. You’ll need to become aware of how long each task</w:t>
      </w:r>
      <w:r>
        <w:t xml:space="preserve"> takes you, rather than making a guess. </w:t>
      </w:r>
    </w:p>
    <w:p w:rsidR="0003302C" w:rsidRDefault="0003302C" w:rsidP="00790C53"/>
    <w:p w:rsidR="0003302C" w:rsidRDefault="00BD516C" w:rsidP="00790C53">
      <w:pPr>
        <w:rPr>
          <w:b/>
        </w:rPr>
      </w:pPr>
      <w:r>
        <w:rPr>
          <w:b/>
        </w:rPr>
        <w:t>Improve Your Time Estimates</w:t>
      </w:r>
    </w:p>
    <w:p w:rsidR="00602CD4" w:rsidRDefault="00BD516C" w:rsidP="00790C53">
      <w:r>
        <w:t>Often, as a procrastinator, you may tend to estimate how long a task will take without factoring in any time for your procrastination. This causes you to take much longer than expected t</w:t>
      </w:r>
      <w:r>
        <w:t>o finish a task. If you know that you tend to procrastinate, factor this into your estimation, so you're not always falling behind.</w:t>
      </w:r>
    </w:p>
    <w:p w:rsidR="00380311" w:rsidRDefault="00380311" w:rsidP="00790C53"/>
    <w:p w:rsidR="00380311" w:rsidRDefault="00BD516C" w:rsidP="00790C53">
      <w:pPr>
        <w:rPr>
          <w:b/>
        </w:rPr>
      </w:pPr>
      <w:r>
        <w:rPr>
          <w:b/>
        </w:rPr>
        <w:t>Meet More Deadlines</w:t>
      </w:r>
    </w:p>
    <w:p w:rsidR="00D2555C" w:rsidRDefault="00BD516C" w:rsidP="00790C53">
      <w:r>
        <w:lastRenderedPageBreak/>
        <w:t>Often, the only time we manage to get around to focusing properly on your tasks is when you have a loom</w:t>
      </w:r>
      <w:r>
        <w:t xml:space="preserve">ing deadline. So, if you want to improve your focus and increase your productivity, you might want to start giving yourself more deadlines. </w:t>
      </w:r>
      <w:r w:rsidR="005B4245">
        <w:t>The best way to do this is to get in the habit of promising to deliver certain things by a specific time/date.</w:t>
      </w:r>
    </w:p>
    <w:p w:rsidR="005B4245" w:rsidRDefault="005B4245" w:rsidP="00790C53"/>
    <w:p w:rsidR="005B4245" w:rsidRPr="00D2555C" w:rsidRDefault="00BD516C" w:rsidP="00790C53">
      <w:r>
        <w:t>Even</w:t>
      </w:r>
      <w:r>
        <w:t xml:space="preserve"> self-professed procrastinators can improve their productivity. With these five productivity hacks, you can start to decrease the amount of time you spend procrastinating and get more done.</w:t>
      </w:r>
    </w:p>
    <w:p w:rsidR="00790C53" w:rsidRDefault="00790C53"/>
    <w:sectPr w:rsidR="00790C53"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53"/>
    <w:rsid w:val="0003302C"/>
    <w:rsid w:val="000614E6"/>
    <w:rsid w:val="00152D2C"/>
    <w:rsid w:val="00380311"/>
    <w:rsid w:val="004E292D"/>
    <w:rsid w:val="005B4245"/>
    <w:rsid w:val="005B5E13"/>
    <w:rsid w:val="00602CD4"/>
    <w:rsid w:val="0064063D"/>
    <w:rsid w:val="00660AAD"/>
    <w:rsid w:val="00790C53"/>
    <w:rsid w:val="00A231F2"/>
    <w:rsid w:val="00BD516C"/>
    <w:rsid w:val="00C52300"/>
    <w:rsid w:val="00D2555C"/>
    <w:rsid w:val="00D90F63"/>
    <w:rsid w:val="00EA33BC"/>
    <w:rsid w:val="00ED7616"/>
    <w:rsid w:val="00EF3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0AC91241-3887-384D-AA9A-CA9434A5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415</Words>
  <Characters>2061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2018-12-24T18:19:00Z</dcterms:created>
  <dcterms:modified xsi:type="dcterms:W3CDTF">2018-12-24T18:20:00Z</dcterms:modified>
  <cp:category/>
</cp:coreProperties>
</file>